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430" w:rsidRPr="00201A36" w:rsidRDefault="00346430" w:rsidP="00EE4884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0492454" r:id="rId6"/>
        </w:object>
      </w:r>
    </w:p>
    <w:p w:rsidR="00346430" w:rsidRPr="00201A36" w:rsidRDefault="00346430" w:rsidP="00EE4884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346430" w:rsidRPr="00201A36" w:rsidRDefault="00346430" w:rsidP="00EE4884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346430" w:rsidRPr="00201A36" w:rsidRDefault="00346430" w:rsidP="00EE4884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346430" w:rsidRPr="00201A36" w:rsidRDefault="00346430" w:rsidP="00EE4884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346430" w:rsidRPr="00201A36" w:rsidRDefault="00346430" w:rsidP="00EE488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сорок друга</w:t>
      </w:r>
      <w:r w:rsidRPr="00201A36">
        <w:rPr>
          <w:b/>
          <w:i/>
          <w:sz w:val="28"/>
          <w:szCs w:val="28"/>
        </w:rPr>
        <w:t xml:space="preserve"> сесія</w:t>
      </w:r>
    </w:p>
    <w:p w:rsidR="00346430" w:rsidRPr="00201A36" w:rsidRDefault="00346430" w:rsidP="00EE4884">
      <w:pPr>
        <w:jc w:val="center"/>
        <w:rPr>
          <w:b/>
          <w:i/>
          <w:sz w:val="28"/>
        </w:rPr>
      </w:pPr>
    </w:p>
    <w:p w:rsidR="00346430" w:rsidRDefault="00346430" w:rsidP="00391FFA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346430" w:rsidRPr="00201A36" w:rsidRDefault="00346430" w:rsidP="00391FFA">
      <w:pPr>
        <w:jc w:val="center"/>
        <w:rPr>
          <w:b/>
          <w:i/>
          <w:sz w:val="28"/>
        </w:rPr>
      </w:pPr>
    </w:p>
    <w:p w:rsidR="00346430" w:rsidRPr="00201A36" w:rsidRDefault="00346430" w:rsidP="007B0D55">
      <w:pPr>
        <w:rPr>
          <w:sz w:val="28"/>
          <w:u w:val="single"/>
        </w:rPr>
      </w:pPr>
      <w:r>
        <w:rPr>
          <w:sz w:val="28"/>
        </w:rPr>
        <w:t>19 вересня 2019 року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                          №</w:t>
      </w:r>
      <w:r>
        <w:rPr>
          <w:sz w:val="28"/>
          <w:u w:val="single"/>
        </w:rPr>
        <w:t xml:space="preserve">  16</w:t>
      </w:r>
      <w:r w:rsidRPr="00201A36">
        <w:rPr>
          <w:sz w:val="28"/>
          <w:u w:val="single"/>
        </w:rPr>
        <w:t xml:space="preserve"> </w:t>
      </w:r>
    </w:p>
    <w:p w:rsidR="00346430" w:rsidRDefault="00346430" w:rsidP="00EE4884">
      <w:pPr>
        <w:jc w:val="both"/>
      </w:pPr>
    </w:p>
    <w:p w:rsidR="00346430" w:rsidRDefault="00346430" w:rsidP="007B0D55">
      <w:pPr>
        <w:spacing w:line="240" w:lineRule="exact"/>
        <w:jc w:val="both"/>
        <w:rPr>
          <w:color w:val="000000"/>
          <w:sz w:val="28"/>
          <w:szCs w:val="28"/>
        </w:rPr>
      </w:pPr>
      <w:r w:rsidRPr="00B27000">
        <w:rPr>
          <w:color w:val="000000"/>
          <w:sz w:val="28"/>
          <w:szCs w:val="28"/>
        </w:rPr>
        <w:t xml:space="preserve">Про внесення змін до фінансового плану комунального підприємства «Пологівський центр первинної медико-санітарної допомоги» Пологівської районної ради </w:t>
      </w:r>
      <w:r>
        <w:rPr>
          <w:color w:val="000000"/>
          <w:sz w:val="28"/>
          <w:szCs w:val="28"/>
        </w:rPr>
        <w:t>Запорізької області на 2019 рік</w:t>
      </w:r>
    </w:p>
    <w:p w:rsidR="00346430" w:rsidRDefault="00346430" w:rsidP="00EE4884">
      <w:pPr>
        <w:jc w:val="both"/>
        <w:rPr>
          <w:color w:val="000000"/>
          <w:sz w:val="28"/>
          <w:szCs w:val="28"/>
        </w:rPr>
      </w:pPr>
    </w:p>
    <w:p w:rsidR="00346430" w:rsidRDefault="00346430" w:rsidP="00EE4884">
      <w:pPr>
        <w:jc w:val="both"/>
        <w:rPr>
          <w:color w:val="000000"/>
          <w:sz w:val="28"/>
          <w:szCs w:val="28"/>
        </w:rPr>
      </w:pPr>
    </w:p>
    <w:p w:rsidR="00346430" w:rsidRDefault="00346430" w:rsidP="00391F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 w:rsidRPr="00C25A6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наказу</w:t>
      </w:r>
      <w:r w:rsidRPr="00AB04D6">
        <w:rPr>
          <w:color w:val="000000"/>
          <w:sz w:val="28"/>
          <w:szCs w:val="28"/>
          <w:shd w:val="clear" w:color="auto" w:fill="FFFFFF"/>
        </w:rPr>
        <w:t xml:space="preserve"> міністерства економічного розвитку та торгівлі України від 02.03.2015 року № 205 «</w:t>
      </w:r>
      <w:r w:rsidRPr="00AB04D6"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</w:t>
      </w:r>
      <w:r>
        <w:rPr>
          <w:sz w:val="28"/>
          <w:szCs w:val="28"/>
        </w:rPr>
        <w:t>», рішення Пологівської районної ради від 13.06.2019 року №10</w:t>
      </w:r>
      <w:r w:rsidRPr="00C25A64">
        <w:rPr>
          <w:sz w:val="28"/>
        </w:rPr>
        <w:t xml:space="preserve"> </w:t>
      </w:r>
      <w:r>
        <w:rPr>
          <w:sz w:val="28"/>
        </w:rPr>
        <w:t xml:space="preserve">«Про затвердження  Порядку складання, затвердження та контролю виконання фінансового плану комунального підприємства  «Пологівський центр первинної медико-санітарної допомоги»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</w:t>
      </w:r>
      <w:r w:rsidRPr="006D42F8">
        <w:rPr>
          <w:sz w:val="28"/>
          <w:szCs w:val="28"/>
        </w:rPr>
        <w:t>:</w:t>
      </w:r>
    </w:p>
    <w:p w:rsidR="00346430" w:rsidRDefault="00346430" w:rsidP="00391FFA">
      <w:pPr>
        <w:ind w:firstLine="708"/>
        <w:jc w:val="both"/>
        <w:rPr>
          <w:sz w:val="28"/>
          <w:szCs w:val="28"/>
        </w:rPr>
      </w:pPr>
    </w:p>
    <w:p w:rsidR="00346430" w:rsidRPr="00C25A64" w:rsidRDefault="00346430" w:rsidP="00A268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фінансового плану комунального підприємства «Пологівський центр первинної медико-санітарної допомоги» Пологівської районної ради Запорізької області, що затверджений рішенням Пологівської районної ради від 21 грудня 2018 </w:t>
      </w:r>
      <w:r w:rsidRPr="00391FFA">
        <w:rPr>
          <w:sz w:val="28"/>
          <w:szCs w:val="28"/>
        </w:rPr>
        <w:t>року  №</w:t>
      </w:r>
      <w:r>
        <w:rPr>
          <w:sz w:val="28"/>
          <w:szCs w:val="28"/>
        </w:rPr>
        <w:t>11</w:t>
      </w:r>
      <w:r w:rsidRPr="00391FFA">
        <w:rPr>
          <w:sz w:val="28"/>
          <w:szCs w:val="28"/>
        </w:rPr>
        <w:t xml:space="preserve">  «Про</w:t>
      </w:r>
      <w:r w:rsidRPr="00C25A64">
        <w:rPr>
          <w:sz w:val="28"/>
          <w:szCs w:val="28"/>
        </w:rPr>
        <w:t xml:space="preserve"> затвердження фінансового плану комунального підприємства «Пологівський ЦПМСД» Пологівської районної ради Запорізької області на 2019 рік</w:t>
      </w:r>
      <w:r>
        <w:rPr>
          <w:sz w:val="28"/>
          <w:szCs w:val="28"/>
        </w:rPr>
        <w:t>»</w:t>
      </w:r>
      <w:r w:rsidRPr="00C25A64">
        <w:rPr>
          <w:sz w:val="28"/>
          <w:szCs w:val="28"/>
        </w:rPr>
        <w:t xml:space="preserve"> </w:t>
      </w:r>
      <w:r>
        <w:rPr>
          <w:sz w:val="28"/>
          <w:szCs w:val="28"/>
        </w:rPr>
        <w:t>(додається).</w:t>
      </w:r>
      <w:r w:rsidRPr="00C25A64">
        <w:rPr>
          <w:sz w:val="28"/>
          <w:szCs w:val="28"/>
        </w:rPr>
        <w:t xml:space="preserve"> </w:t>
      </w:r>
    </w:p>
    <w:p w:rsidR="00346430" w:rsidRPr="00E3570D" w:rsidRDefault="00346430" w:rsidP="009C7DAC">
      <w:pPr>
        <w:pStyle w:val="BodyText"/>
        <w:ind w:left="57"/>
        <w:jc w:val="both"/>
        <w:rPr>
          <w:bCs/>
          <w:color w:val="000000"/>
          <w:kern w:val="2"/>
          <w:sz w:val="28"/>
          <w:szCs w:val="28"/>
        </w:rPr>
      </w:pPr>
      <w:r>
        <w:rPr>
          <w:sz w:val="28"/>
          <w:szCs w:val="28"/>
        </w:rPr>
        <w:tab/>
      </w:r>
      <w:r w:rsidRPr="00A26897">
        <w:rPr>
          <w:bCs/>
          <w:color w:val="000000"/>
          <w:kern w:val="2"/>
          <w:sz w:val="28"/>
          <w:szCs w:val="28"/>
        </w:rPr>
        <w:t>2.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Г</w:t>
      </w:r>
      <w:r w:rsidRPr="00411C45">
        <w:rPr>
          <w:bCs/>
          <w:color w:val="000000"/>
          <w:kern w:val="2"/>
          <w:sz w:val="28"/>
          <w:szCs w:val="28"/>
        </w:rPr>
        <w:t xml:space="preserve">оловному лікарю </w:t>
      </w:r>
      <w:r>
        <w:rPr>
          <w:bCs/>
          <w:color w:val="000000"/>
          <w:kern w:val="2"/>
          <w:sz w:val="28"/>
          <w:szCs w:val="28"/>
        </w:rPr>
        <w:t xml:space="preserve"> КП «ЦПМСД» інформувати районну раду про </w:t>
      </w:r>
      <w:r w:rsidRPr="00E3570D">
        <w:rPr>
          <w:bCs/>
          <w:color w:val="000000"/>
          <w:kern w:val="2"/>
          <w:sz w:val="28"/>
          <w:szCs w:val="28"/>
        </w:rPr>
        <w:t>виконання</w:t>
      </w:r>
      <w:r>
        <w:rPr>
          <w:bCs/>
          <w:color w:val="000000"/>
          <w:kern w:val="2"/>
          <w:sz w:val="28"/>
          <w:szCs w:val="28"/>
        </w:rPr>
        <w:t xml:space="preserve"> фінансового плану підприємства.</w:t>
      </w:r>
    </w:p>
    <w:p w:rsidR="00346430" w:rsidRDefault="00346430" w:rsidP="00391FFA">
      <w:pPr>
        <w:ind w:firstLine="708"/>
        <w:jc w:val="both"/>
        <w:rPr>
          <w:color w:val="000000"/>
          <w:sz w:val="28"/>
          <w:szCs w:val="28"/>
        </w:rPr>
      </w:pPr>
      <w:r w:rsidRPr="00A26897">
        <w:rPr>
          <w:bCs/>
          <w:color w:val="000000"/>
          <w:kern w:val="2"/>
          <w:sz w:val="28"/>
          <w:szCs w:val="28"/>
        </w:rPr>
        <w:t>3.</w:t>
      </w:r>
      <w:r w:rsidRPr="00A26897">
        <w:rPr>
          <w:b/>
          <w:bCs/>
          <w:color w:val="000000"/>
          <w:kern w:val="2"/>
          <w:sz w:val="28"/>
          <w:szCs w:val="28"/>
        </w:rPr>
        <w:t xml:space="preserve"> </w:t>
      </w:r>
      <w:r w:rsidRPr="00A26897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346430" w:rsidRPr="007B0D55" w:rsidRDefault="00346430" w:rsidP="00391FFA">
      <w:pPr>
        <w:ind w:firstLine="708"/>
        <w:jc w:val="both"/>
        <w:rPr>
          <w:color w:val="000000"/>
          <w:sz w:val="28"/>
          <w:szCs w:val="28"/>
        </w:rPr>
      </w:pPr>
    </w:p>
    <w:p w:rsidR="00346430" w:rsidRPr="007B0D55" w:rsidRDefault="00346430" w:rsidP="00391FFA">
      <w:pPr>
        <w:ind w:firstLine="708"/>
        <w:jc w:val="both"/>
        <w:rPr>
          <w:color w:val="000000"/>
          <w:sz w:val="28"/>
          <w:szCs w:val="28"/>
        </w:rPr>
      </w:pPr>
    </w:p>
    <w:p w:rsidR="00346430" w:rsidRPr="007B0D55" w:rsidRDefault="00346430" w:rsidP="00A26897">
      <w:pPr>
        <w:jc w:val="both"/>
        <w:rPr>
          <w:sz w:val="28"/>
          <w:szCs w:val="28"/>
        </w:rPr>
      </w:pPr>
      <w:r w:rsidRPr="007B0D55">
        <w:rPr>
          <w:sz w:val="28"/>
          <w:szCs w:val="28"/>
        </w:rPr>
        <w:t>Голова ради</w:t>
      </w:r>
      <w:r w:rsidRPr="007B0D55">
        <w:rPr>
          <w:sz w:val="28"/>
          <w:szCs w:val="28"/>
        </w:rPr>
        <w:tab/>
      </w:r>
      <w:r w:rsidRPr="007B0D55">
        <w:rPr>
          <w:sz w:val="28"/>
          <w:szCs w:val="28"/>
        </w:rPr>
        <w:tab/>
      </w:r>
      <w:r w:rsidRPr="007B0D55">
        <w:rPr>
          <w:sz w:val="28"/>
          <w:szCs w:val="28"/>
        </w:rPr>
        <w:tab/>
      </w:r>
      <w:r w:rsidRPr="007B0D55">
        <w:rPr>
          <w:sz w:val="28"/>
          <w:szCs w:val="28"/>
        </w:rPr>
        <w:tab/>
      </w:r>
      <w:r w:rsidRPr="007B0D55">
        <w:rPr>
          <w:sz w:val="28"/>
          <w:szCs w:val="28"/>
        </w:rPr>
        <w:tab/>
      </w:r>
      <w:r w:rsidRPr="007B0D55">
        <w:rPr>
          <w:sz w:val="28"/>
          <w:szCs w:val="28"/>
        </w:rPr>
        <w:tab/>
      </w:r>
      <w:r w:rsidRPr="007B0D55">
        <w:rPr>
          <w:sz w:val="28"/>
          <w:szCs w:val="28"/>
        </w:rPr>
        <w:tab/>
      </w:r>
      <w:r w:rsidRPr="007B0D55">
        <w:rPr>
          <w:sz w:val="28"/>
          <w:szCs w:val="28"/>
        </w:rPr>
        <w:tab/>
        <w:t xml:space="preserve">       О.П. Покутній</w:t>
      </w:r>
    </w:p>
    <w:p w:rsidR="00346430" w:rsidRPr="007B0D55" w:rsidRDefault="00346430" w:rsidP="00A26897">
      <w:pPr>
        <w:jc w:val="both"/>
        <w:rPr>
          <w:sz w:val="28"/>
          <w:szCs w:val="28"/>
        </w:rPr>
      </w:pPr>
    </w:p>
    <w:sectPr w:rsidR="00346430" w:rsidRPr="007B0D55" w:rsidSect="00D20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B0DE6"/>
    <w:multiLevelType w:val="hybridMultilevel"/>
    <w:tmpl w:val="DF94B05E"/>
    <w:lvl w:ilvl="0" w:tplc="5B0E94A4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527A00"/>
    <w:multiLevelType w:val="hybridMultilevel"/>
    <w:tmpl w:val="CD165142"/>
    <w:lvl w:ilvl="0" w:tplc="33BC0CA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884"/>
    <w:rsid w:val="00067F56"/>
    <w:rsid w:val="000A5644"/>
    <w:rsid w:val="001431B8"/>
    <w:rsid w:val="001522D0"/>
    <w:rsid w:val="00153C03"/>
    <w:rsid w:val="001D1D04"/>
    <w:rsid w:val="00201A36"/>
    <w:rsid w:val="00235C74"/>
    <w:rsid w:val="002616EA"/>
    <w:rsid w:val="003066E2"/>
    <w:rsid w:val="003108CA"/>
    <w:rsid w:val="00346430"/>
    <w:rsid w:val="00352ECA"/>
    <w:rsid w:val="003533E2"/>
    <w:rsid w:val="00391FFA"/>
    <w:rsid w:val="003A0241"/>
    <w:rsid w:val="003C7B5B"/>
    <w:rsid w:val="00411C45"/>
    <w:rsid w:val="0056362C"/>
    <w:rsid w:val="00616C43"/>
    <w:rsid w:val="0065282F"/>
    <w:rsid w:val="006D3B57"/>
    <w:rsid w:val="006D42F8"/>
    <w:rsid w:val="006E4734"/>
    <w:rsid w:val="007B0D55"/>
    <w:rsid w:val="007B789D"/>
    <w:rsid w:val="007D7CDF"/>
    <w:rsid w:val="007F168D"/>
    <w:rsid w:val="008108FF"/>
    <w:rsid w:val="008B1870"/>
    <w:rsid w:val="008E1660"/>
    <w:rsid w:val="00912BB9"/>
    <w:rsid w:val="009C7DAC"/>
    <w:rsid w:val="00A00583"/>
    <w:rsid w:val="00A05172"/>
    <w:rsid w:val="00A26897"/>
    <w:rsid w:val="00A71656"/>
    <w:rsid w:val="00A83644"/>
    <w:rsid w:val="00A85B60"/>
    <w:rsid w:val="00AB04D6"/>
    <w:rsid w:val="00AB3B33"/>
    <w:rsid w:val="00B27000"/>
    <w:rsid w:val="00B34D66"/>
    <w:rsid w:val="00C25A64"/>
    <w:rsid w:val="00C26E58"/>
    <w:rsid w:val="00C82D40"/>
    <w:rsid w:val="00CF7BE3"/>
    <w:rsid w:val="00D20AA4"/>
    <w:rsid w:val="00DA4D0E"/>
    <w:rsid w:val="00E06759"/>
    <w:rsid w:val="00E1035D"/>
    <w:rsid w:val="00E343E3"/>
    <w:rsid w:val="00E3570D"/>
    <w:rsid w:val="00E50EB3"/>
    <w:rsid w:val="00EE4884"/>
    <w:rsid w:val="00F3217B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884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4884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4884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4884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E488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E4884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E4884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E4884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E4884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C25A64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locked/>
    <w:rsid w:val="00391FFA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61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1122</Words>
  <Characters>641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</cp:revision>
  <cp:lastPrinted>2019-09-20T10:47:00Z</cp:lastPrinted>
  <dcterms:created xsi:type="dcterms:W3CDTF">2019-09-09T11:36:00Z</dcterms:created>
  <dcterms:modified xsi:type="dcterms:W3CDTF">2019-09-20T10:48:00Z</dcterms:modified>
</cp:coreProperties>
</file>